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8"/>
        <w:gridCol w:w="5096"/>
      </w:tblGrid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692496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4E6766" w:rsidRPr="00964338" w:rsidRDefault="00692496" w:rsidP="0072225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4E6766" w:rsidRPr="00964338" w:rsidTr="00722257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4E6766" w:rsidP="0072225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64338">
              <w:rPr>
                <w:color w:val="000000"/>
                <w:sz w:val="18"/>
                <w:szCs w:val="18"/>
              </w:rPr>
              <w:t xml:space="preserve"> 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6433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6433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C1DDA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DDA" w:rsidRPr="00964338" w:rsidRDefault="00EC1DDA" w:rsidP="00BB562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4E6766" w:rsidRPr="00964338" w:rsidTr="00722257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766" w:rsidRPr="00964338" w:rsidRDefault="00692496" w:rsidP="0072225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4E6766" w:rsidRPr="00964338" w:rsidRDefault="004E6766" w:rsidP="004E6766">
      <w:pPr>
        <w:pStyle w:val="1"/>
      </w:pPr>
    </w:p>
    <w:p w:rsidR="00FB001B" w:rsidRPr="00964338" w:rsidRDefault="00367816" w:rsidP="00367816">
      <w:pPr>
        <w:pStyle w:val="1"/>
        <w:rPr>
          <w:sz w:val="24"/>
        </w:rPr>
      </w:pPr>
      <w:r w:rsidRPr="00964338">
        <w:rPr>
          <w:sz w:val="24"/>
        </w:rPr>
        <w:t>ПРОТОКОЛ</w:t>
      </w:r>
      <w:r w:rsidR="00FB001B" w:rsidRPr="00964338">
        <w:rPr>
          <w:sz w:val="24"/>
        </w:rPr>
        <w:br/>
      </w:r>
      <w:r w:rsidR="004C6E55" w:rsidRPr="00964338">
        <w:rPr>
          <w:sz w:val="24"/>
        </w:rPr>
        <w:t xml:space="preserve">проведения исследований (испытаний) и измерений </w:t>
      </w:r>
      <w:r w:rsidR="00FC4076" w:rsidRPr="00964338">
        <w:rPr>
          <w:sz w:val="24"/>
        </w:rPr>
        <w:t>напряженности</w:t>
      </w:r>
      <w:r w:rsidR="005859B9" w:rsidRPr="00964338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r w:rsidRPr="0096433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964338" w:rsidRDefault="0019024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13А- Н - 2327/2020/СОУТ</w:t>
            </w:r>
          </w:p>
        </w:tc>
      </w:tr>
      <w:tr w:rsidR="00FB001B" w:rsidRPr="00964338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964338" w:rsidRDefault="00FB001B" w:rsidP="00883461">
            <w:pPr>
              <w:pStyle w:val="a9"/>
              <w:rPr>
                <w:bCs/>
              </w:rPr>
            </w:pPr>
            <w:r w:rsidRPr="0096433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964338" w:rsidRDefault="00FD2BA8" w:rsidP="00AD14A4">
      <w:r w:rsidRPr="00964338">
        <w:rPr>
          <w:rStyle w:val="a7"/>
        </w:rPr>
        <w:t xml:space="preserve">1. </w:t>
      </w:r>
      <w:r w:rsidR="00FB001B" w:rsidRPr="00964338">
        <w:rPr>
          <w:rStyle w:val="a7"/>
        </w:rPr>
        <w:t xml:space="preserve">Дата проведения </w:t>
      </w:r>
      <w:r w:rsidR="00367816" w:rsidRPr="00964338">
        <w:rPr>
          <w:rStyle w:val="a7"/>
        </w:rPr>
        <w:t xml:space="preserve">измерений </w:t>
      </w:r>
      <w:r w:rsidR="00234932" w:rsidRPr="00964338">
        <w:rPr>
          <w:rStyle w:val="a7"/>
        </w:rPr>
        <w:t>(</w:t>
      </w:r>
      <w:r w:rsidR="00367816" w:rsidRPr="00964338">
        <w:rPr>
          <w:rStyle w:val="a7"/>
        </w:rPr>
        <w:t>оценки</w:t>
      </w:r>
      <w:r w:rsidR="00234932" w:rsidRPr="00964338">
        <w:rPr>
          <w:rStyle w:val="a7"/>
        </w:rPr>
        <w:t>):</w:t>
      </w:r>
      <w:r w:rsidR="00234932" w:rsidRPr="00964338">
        <w:t xml:space="preserve"> </w:t>
      </w:r>
      <w:fldSimple w:instr=" DOCVARIABLE izm_date \* MERGEFORMAT ">
        <w:r w:rsidR="00620E39">
          <w:t xml:space="preserve">03.11.2020 </w:t>
        </w:r>
      </w:fldSimple>
    </w:p>
    <w:p w:rsidR="00F17946" w:rsidRPr="00964338" w:rsidRDefault="00F17946" w:rsidP="00F17946">
      <w:pPr>
        <w:pStyle w:val="a6"/>
      </w:pPr>
      <w:r w:rsidRPr="00964338">
        <w:t>2. Сведения о работодателе:</w:t>
      </w:r>
    </w:p>
    <w:p w:rsidR="00F17946" w:rsidRPr="00964338" w:rsidRDefault="00F17946" w:rsidP="00F17946">
      <w:r w:rsidRPr="00964338">
        <w:t>2.1. Наименование 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rbtd_name \* MERGEFORMAT </w:instrText>
      </w:r>
      <w:r w:rsidRPr="00964338">
        <w:rPr>
          <w:rStyle w:val="aa"/>
        </w:rPr>
        <w:fldChar w:fldCharType="separate"/>
      </w:r>
      <w:r w:rsidR="00190245" w:rsidRPr="00190245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2.2. Место нахождения и место осуществления деятельности работодателя: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rbtd_adr \* MERGEFORMAT </w:instrText>
      </w:r>
      <w:r w:rsidRPr="00964338">
        <w:rPr>
          <w:rStyle w:val="aa"/>
        </w:rPr>
        <w:fldChar w:fldCharType="separate"/>
      </w:r>
      <w:r w:rsidR="00190245" w:rsidRPr="00190245">
        <w:rPr>
          <w:rStyle w:val="aa"/>
        </w:rPr>
        <w:t xml:space="preserve">296440, Республика Крым, Черноморский район, с. Оленевка, ул. Ленина, д. 39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2.3. Наименование структурного подразделения: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ceh_info \* MERGEFORMAT </w:instrText>
      </w:r>
      <w:r w:rsidRPr="00964338">
        <w:rPr>
          <w:rStyle w:val="aa"/>
        </w:rPr>
        <w:fldChar w:fldCharType="separate"/>
      </w:r>
      <w:r w:rsidR="00190245" w:rsidRPr="00190245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pPr>
        <w:pStyle w:val="a6"/>
      </w:pPr>
      <w:r w:rsidRPr="00964338">
        <w:t>3. Сведения о рабочем месте:</w:t>
      </w:r>
    </w:p>
    <w:p w:rsidR="00F17946" w:rsidRPr="00964338" w:rsidRDefault="00F17946" w:rsidP="00F17946">
      <w:r w:rsidRPr="00964338">
        <w:t>3.1. Номер рабочего места:</w:t>
      </w:r>
      <w:r w:rsidRPr="00964338">
        <w:rPr>
          <w:rStyle w:val="aa"/>
        </w:rPr>
        <w:t xml:space="preserve"> </w:t>
      </w:r>
      <w:r w:rsidRPr="00964338">
        <w:rPr>
          <w:u w:val="single"/>
        </w:rPr>
        <w:fldChar w:fldCharType="begin"/>
      </w:r>
      <w:r w:rsidRPr="00964338">
        <w:rPr>
          <w:u w:val="single"/>
        </w:rPr>
        <w:instrText xml:space="preserve"> DOCVARIABLE rm_number \* MERGEFORMAT </w:instrText>
      </w:r>
      <w:r w:rsidRPr="00964338">
        <w:rPr>
          <w:u w:val="single"/>
        </w:rPr>
        <w:fldChar w:fldCharType="separate"/>
      </w:r>
      <w:r w:rsidR="00190245">
        <w:rPr>
          <w:u w:val="single"/>
        </w:rPr>
        <w:t xml:space="preserve"> 13А</w:t>
      </w:r>
      <w:r w:rsidRPr="00964338">
        <w:rPr>
          <w:u w:val="single"/>
        </w:rPr>
        <w:fldChar w:fldCharType="end"/>
      </w:r>
      <w:r w:rsidRPr="00964338">
        <w:rPr>
          <w:rStyle w:val="aa"/>
        </w:rPr>
        <w:t> </w:t>
      </w:r>
    </w:p>
    <w:p w:rsidR="00F17946" w:rsidRPr="00964338" w:rsidRDefault="00F17946" w:rsidP="00F17946">
      <w:r w:rsidRPr="00964338">
        <w:t>3.2. Наименование рабочего места: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rm_name \* MERGEFORMAT </w:instrText>
      </w:r>
      <w:r w:rsidRPr="00964338">
        <w:rPr>
          <w:rStyle w:val="aa"/>
        </w:rPr>
        <w:fldChar w:fldCharType="separate"/>
      </w:r>
      <w:r w:rsidR="00190245" w:rsidRPr="00190245">
        <w:rPr>
          <w:rStyle w:val="aa"/>
        </w:rPr>
        <w:t xml:space="preserve"> Учитель </w:t>
      </w:r>
      <w:r w:rsidRPr="00964338">
        <w:rPr>
          <w:rStyle w:val="aa"/>
        </w:rPr>
        <w:fldChar w:fldCharType="end"/>
      </w:r>
    </w:p>
    <w:p w:rsidR="00F17946" w:rsidRPr="00964338" w:rsidRDefault="00F17946" w:rsidP="00F17946">
      <w:r w:rsidRPr="00964338">
        <w:t>3.3. Код по ОК 016-94:</w:t>
      </w:r>
      <w:r w:rsidRPr="00964338">
        <w:rPr>
          <w:rStyle w:val="aa"/>
        </w:rPr>
        <w:t xml:space="preserve"> </w:t>
      </w:r>
      <w:r w:rsidRPr="00964338">
        <w:rPr>
          <w:rStyle w:val="aa"/>
        </w:rPr>
        <w:fldChar w:fldCharType="begin"/>
      </w:r>
      <w:r w:rsidRPr="00964338">
        <w:rPr>
          <w:rStyle w:val="aa"/>
        </w:rPr>
        <w:instrText xml:space="preserve"> DOCVARIABLE codeok \* MERGEFORMAT </w:instrText>
      </w:r>
      <w:r w:rsidRPr="00964338">
        <w:rPr>
          <w:rStyle w:val="aa"/>
        </w:rPr>
        <w:fldChar w:fldCharType="separate"/>
      </w:r>
      <w:r w:rsidR="00190245" w:rsidRPr="00190245">
        <w:rPr>
          <w:rStyle w:val="aa"/>
        </w:rPr>
        <w:t xml:space="preserve"> 27244 </w:t>
      </w:r>
      <w:r w:rsidRPr="00964338">
        <w:rPr>
          <w:rStyle w:val="aa"/>
        </w:rPr>
        <w:fldChar w:fldCharType="end"/>
      </w:r>
      <w:r w:rsidRPr="00964338">
        <w:rPr>
          <w:rStyle w:val="aa"/>
        </w:rPr>
        <w:t> </w:t>
      </w:r>
    </w:p>
    <w:p w:rsidR="003F0672" w:rsidRPr="00964338" w:rsidRDefault="003F0672" w:rsidP="003F0672">
      <w:pPr>
        <w:pStyle w:val="a6"/>
      </w:pPr>
      <w:r w:rsidRPr="00964338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3F0672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5" w:name="si_factory_num"/>
            <w:bookmarkEnd w:id="5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6" w:name="si_sertif"/>
            <w:bookmarkEnd w:id="6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7" w:name="si_date"/>
            <w:bookmarkEnd w:id="7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8" w:name="si_err"/>
            <w:bookmarkEnd w:id="8"/>
            <w:r w:rsidRPr="00964338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9" w:name="si_cond_sv"/>
            <w:bookmarkEnd w:id="9"/>
            <w:r w:rsidRPr="00964338">
              <w:t>Условия эксплуатации</w:t>
            </w:r>
          </w:p>
        </w:tc>
      </w:tr>
      <w:tr w:rsidR="00620E39" w:rsidRPr="00964338" w:rsidTr="00132649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620E39" w:rsidRPr="00964338" w:rsidRDefault="00620E39" w:rsidP="00620E39">
            <w:pPr>
              <w:pStyle w:val="a8"/>
              <w:jc w:val="left"/>
            </w:pPr>
            <w:r>
              <w:t>Секундомер механический "СОСпр-2б-2-000"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0230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20014775015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26.10.2020-25.10.2021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При (20±5)°C ±1.8 с, при (-20 ÷+40)°C ±5.4 с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Условия эксплуатации СИ: температура окружающего воздуха от минус 20 ºС до плюс 40 ºС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3F0672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0" w:name="si_os_table"/>
            <w:bookmarkEnd w:id="10"/>
            <w:r w:rsidRPr="00964338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1" w:name="si_os_factory_num"/>
            <w:bookmarkEnd w:id="11"/>
            <w:r w:rsidRPr="00964338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2" w:name="si_os_sertif"/>
            <w:bookmarkEnd w:id="12"/>
            <w:r w:rsidRPr="00964338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3" w:name="si_os_date"/>
            <w:bookmarkEnd w:id="13"/>
            <w:r w:rsidRPr="00964338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4" w:name="si_os_err"/>
            <w:bookmarkEnd w:id="14"/>
            <w:r w:rsidRPr="00964338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3F0672" w:rsidRPr="00964338" w:rsidRDefault="003F0672" w:rsidP="00132649">
            <w:pPr>
              <w:pStyle w:val="a8"/>
            </w:pPr>
            <w:bookmarkStart w:id="15" w:name="si_os_cond_sv"/>
            <w:bookmarkEnd w:id="15"/>
            <w:r w:rsidRPr="00964338">
              <w:t>Условия эксплуатации</w:t>
            </w:r>
          </w:p>
        </w:tc>
      </w:tr>
      <w:tr w:rsidR="00620E39" w:rsidRPr="00964338" w:rsidTr="00132649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620E39" w:rsidRPr="00964338" w:rsidRDefault="00620E39" w:rsidP="00620E39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620E39" w:rsidRPr="00964338" w:rsidRDefault="00620E39" w:rsidP="00132649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3F0672" w:rsidRPr="00964338" w:rsidRDefault="003F0672" w:rsidP="003F0672">
      <w:pPr>
        <w:spacing w:before="120"/>
        <w:rPr>
          <w:b/>
        </w:rPr>
      </w:pPr>
      <w:r w:rsidRPr="00964338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964338">
        <w:rPr>
          <w:b/>
        </w:rPr>
        <w:t xml:space="preserve"> ПДУ, нормативные значения измеряемого и оцениваемого фактора:</w:t>
      </w:r>
      <w:r w:rsidRPr="00964338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3F0672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lastRenderedPageBreak/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3F0672" w:rsidRPr="00964338" w:rsidRDefault="003F0672" w:rsidP="00132649">
            <w:pPr>
              <w:jc w:val="center"/>
              <w:rPr>
                <w:color w:val="000000"/>
                <w:sz w:val="18"/>
                <w:szCs w:val="18"/>
              </w:rPr>
            </w:pPr>
            <w:r w:rsidRPr="00964338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692496" w:rsidRPr="00964338" w:rsidTr="00692496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Pr="00964338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692496" w:rsidRPr="00964338" w:rsidTr="00132649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692496" w:rsidRDefault="00692496" w:rsidP="0069249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964338" w:rsidRPr="00DE50AE" w:rsidRDefault="00964338" w:rsidP="00964338">
      <w:pPr>
        <w:spacing w:before="120"/>
        <w:rPr>
          <w:b/>
          <w:color w:val="000000"/>
        </w:rPr>
      </w:pPr>
      <w:r w:rsidRPr="00DE50AE">
        <w:rPr>
          <w:b/>
          <w:color w:val="000000"/>
        </w:rPr>
        <w:t>6. Условия проведения исследований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5"/>
        <w:gridCol w:w="1594"/>
        <w:gridCol w:w="1886"/>
        <w:gridCol w:w="1560"/>
        <w:gridCol w:w="1519"/>
      </w:tblGrid>
      <w:tr w:rsidR="00964338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7" w:name="os2_zone"/>
            <w:bookmarkEnd w:id="17"/>
            <w:r w:rsidRPr="00DE50AE">
              <w:t>Наименование рабочей зоны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8" w:name="os2_temp"/>
            <w:bookmarkEnd w:id="18"/>
            <w:r w:rsidRPr="00DE50AE">
              <w:t xml:space="preserve">Температура воздуха, </w:t>
            </w:r>
            <w:r w:rsidRPr="00DE50AE">
              <w:rPr>
                <w:vertAlign w:val="superscript"/>
              </w:rPr>
              <w:t>o</w:t>
            </w:r>
            <w:r w:rsidRPr="00DE50AE">
              <w:t>C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19" w:name="os2_press"/>
            <w:bookmarkEnd w:id="19"/>
            <w:r w:rsidRPr="00DE50AE">
              <w:t>Атмосферное давление, мм рт.ст.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0" w:name="os2_vlag"/>
            <w:bookmarkEnd w:id="20"/>
            <w:r w:rsidRPr="00DE50AE">
              <w:t>Относительная влажность, %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964338" w:rsidRPr="00DE50AE" w:rsidRDefault="00964338" w:rsidP="00234ED4">
            <w:pPr>
              <w:pStyle w:val="a8"/>
            </w:pPr>
            <w:bookmarkStart w:id="21" w:name="os2_skor"/>
            <w:bookmarkEnd w:id="21"/>
            <w:r w:rsidRPr="00DE50AE">
              <w:t>Скорость воздуха, м/с</w:t>
            </w:r>
          </w:p>
        </w:tc>
      </w:tr>
      <w:tr w:rsidR="00692496" w:rsidRPr="00DE50AE" w:rsidTr="00692496">
        <w:trPr>
          <w:jc w:val="center"/>
        </w:trPr>
        <w:tc>
          <w:tcPr>
            <w:tcW w:w="1783" w:type="pct"/>
            <w:shd w:val="clear" w:color="auto" w:fill="auto"/>
            <w:vAlign w:val="center"/>
          </w:tcPr>
          <w:p w:rsidR="00692496" w:rsidRPr="008A7ED4" w:rsidRDefault="00692496" w:rsidP="00692496">
            <w:pPr>
              <w:pStyle w:val="a8"/>
            </w:pPr>
            <w:r>
              <w:t>Кабинет</w:t>
            </w:r>
          </w:p>
        </w:tc>
        <w:tc>
          <w:tcPr>
            <w:tcW w:w="782" w:type="pct"/>
            <w:shd w:val="clear" w:color="auto" w:fill="auto"/>
            <w:vAlign w:val="center"/>
          </w:tcPr>
          <w:p w:rsidR="00692496" w:rsidRPr="008A7ED4" w:rsidRDefault="00692496" w:rsidP="00692496">
            <w:pPr>
              <w:pStyle w:val="a8"/>
            </w:pPr>
            <w:r>
              <w:t>23.5</w:t>
            </w:r>
          </w:p>
        </w:tc>
        <w:tc>
          <w:tcPr>
            <w:tcW w:w="925" w:type="pct"/>
            <w:shd w:val="clear" w:color="auto" w:fill="auto"/>
            <w:vAlign w:val="center"/>
          </w:tcPr>
          <w:p w:rsidR="00692496" w:rsidRPr="008A7ED4" w:rsidRDefault="00692496" w:rsidP="00692496">
            <w:pPr>
              <w:pStyle w:val="a8"/>
            </w:pPr>
            <w:r>
              <w:t>763</w:t>
            </w:r>
          </w:p>
        </w:tc>
        <w:tc>
          <w:tcPr>
            <w:tcW w:w="765" w:type="pct"/>
            <w:shd w:val="clear" w:color="auto" w:fill="auto"/>
            <w:vAlign w:val="center"/>
          </w:tcPr>
          <w:p w:rsidR="00692496" w:rsidRPr="008A7ED4" w:rsidRDefault="00692496" w:rsidP="00692496">
            <w:pPr>
              <w:pStyle w:val="a8"/>
            </w:pPr>
            <w:r>
              <w:t>43.8</w:t>
            </w:r>
          </w:p>
        </w:tc>
        <w:tc>
          <w:tcPr>
            <w:tcW w:w="745" w:type="pct"/>
            <w:shd w:val="clear" w:color="auto" w:fill="auto"/>
            <w:vAlign w:val="center"/>
          </w:tcPr>
          <w:p w:rsidR="00692496" w:rsidRPr="00DE50AE" w:rsidRDefault="00692496" w:rsidP="00692496">
            <w:pPr>
              <w:pStyle w:val="a8"/>
            </w:pPr>
            <w:r>
              <w:t>0.1</w:t>
            </w:r>
          </w:p>
        </w:tc>
      </w:tr>
    </w:tbl>
    <w:p w:rsidR="005859B9" w:rsidRPr="00964338" w:rsidRDefault="00F611B9" w:rsidP="005859B9">
      <w:pPr>
        <w:pStyle w:val="a6"/>
      </w:pPr>
      <w:r w:rsidRPr="00964338">
        <w:t>7</w:t>
      </w:r>
      <w:r w:rsidR="005859B9" w:rsidRPr="00964338">
        <w:t xml:space="preserve">. Краткое описание выполняемой работы: </w:t>
      </w:r>
    </w:p>
    <w:p w:rsidR="005859B9" w:rsidRPr="00964338" w:rsidRDefault="00190245" w:rsidP="005859B9">
      <w:fldSimple w:instr=" DOCVARIABLE operac \* MERGEFORMAT ">
        <w:r w:rsidR="00692496" w:rsidRPr="00692496">
          <w:t xml:space="preserve"> Работа с детьми, оформление документов </w:t>
        </w:r>
      </w:fldSimple>
    </w:p>
    <w:p w:rsidR="00FC4076" w:rsidRPr="00964338" w:rsidRDefault="00F611B9" w:rsidP="00FC4076">
      <w:pPr>
        <w:pStyle w:val="a6"/>
      </w:pPr>
      <w:r w:rsidRPr="00964338">
        <w:t>8</w:t>
      </w:r>
      <w:r w:rsidR="00FC4076" w:rsidRPr="00964338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4224"/>
        <w:gridCol w:w="2330"/>
        <w:gridCol w:w="2182"/>
        <w:gridCol w:w="1458"/>
      </w:tblGrid>
      <w:tr w:rsidR="00FC4076" w:rsidRPr="00964338" w:rsidTr="00F611B9">
        <w:trPr>
          <w:cantSplit/>
          <w:tblHeader/>
          <w:jc w:val="center"/>
        </w:trPr>
        <w:tc>
          <w:tcPr>
            <w:tcW w:w="4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2" w:name="main_table"/>
            <w:bookmarkStart w:id="23" w:name="param_column"/>
            <w:bookmarkEnd w:id="22"/>
            <w:bookmarkEnd w:id="23"/>
            <w:r w:rsidRPr="00964338">
              <w:t>Показатели напряженности</w:t>
            </w:r>
          </w:p>
          <w:p w:rsidR="00FC4076" w:rsidRPr="00964338" w:rsidRDefault="00FC4076" w:rsidP="00FC4076">
            <w:pPr>
              <w:pStyle w:val="a8"/>
            </w:pPr>
            <w:r w:rsidRPr="00964338">
              <w:t>трудового процесса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4" w:name="fact_column"/>
            <w:bookmarkEnd w:id="24"/>
            <w:r w:rsidRPr="00964338">
              <w:t>Фактическое значение</w:t>
            </w:r>
            <w:r w:rsidRPr="00964338">
              <w:br/>
              <w:t>показателя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5" w:name="norm_column"/>
            <w:bookmarkEnd w:id="25"/>
            <w:r w:rsidRPr="00964338">
              <w:t>Предельно допустимое</w:t>
            </w:r>
            <w:r w:rsidRPr="00964338">
              <w:br/>
              <w:t>значение показателя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964338" w:rsidRDefault="00FC4076" w:rsidP="00FC4076">
            <w:pPr>
              <w:pStyle w:val="a8"/>
            </w:pPr>
            <w:bookmarkStart w:id="26" w:name="kut_column"/>
            <w:bookmarkEnd w:id="26"/>
            <w:r w:rsidRPr="00964338">
              <w:t>Класс условий труда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Сенсорные нагрузки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7" w:name="s06"/>
            <w:bookmarkEnd w:id="27"/>
            <w:r w:rsidRPr="00964338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175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8" w:name="s07"/>
            <w:bookmarkEnd w:id="28"/>
            <w:r w:rsidRPr="00964338">
              <w:t>Число производственных объектов одновременного наблюдения,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10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cantSplit/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29" w:name="s09"/>
            <w:bookmarkEnd w:id="29"/>
            <w:r w:rsidRPr="00964338">
              <w:t>Работа с оптическими приборами (микроскопы, лупы и т.п.) (%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50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0" w:name="s13"/>
            <w:bookmarkEnd w:id="30"/>
            <w:r w:rsidRPr="00964338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до 20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до 20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2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  <w:rPr>
                <w:b/>
              </w:rPr>
            </w:pPr>
            <w:r w:rsidRPr="00964338">
              <w:rPr>
                <w:b/>
              </w:rPr>
              <w:t>Монотонность нагрузок</w:t>
            </w:r>
          </w:p>
        </w:tc>
        <w:tc>
          <w:tcPr>
            <w:tcW w:w="235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  <w:tc>
          <w:tcPr>
            <w:tcW w:w="1474" w:type="dxa"/>
            <w:vAlign w:val="center"/>
          </w:tcPr>
          <w:p w:rsidR="00FC4076" w:rsidRPr="00964338" w:rsidRDefault="00FC4076" w:rsidP="00FC4076">
            <w:pPr>
              <w:pStyle w:val="a8"/>
            </w:pP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1" w:name="s18"/>
            <w:bookmarkEnd w:id="31"/>
            <w:r w:rsidRPr="00964338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более 6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  <w:tr w:rsidR="00FC4076" w:rsidRPr="00964338" w:rsidTr="00F611B9">
        <w:trPr>
          <w:jc w:val="center"/>
        </w:trPr>
        <w:tc>
          <w:tcPr>
            <w:tcW w:w="4274" w:type="dxa"/>
            <w:vAlign w:val="center"/>
          </w:tcPr>
          <w:p w:rsidR="00FC4076" w:rsidRPr="00964338" w:rsidRDefault="00FC4076" w:rsidP="00FC4076">
            <w:pPr>
              <w:pStyle w:val="a8"/>
              <w:jc w:val="left"/>
            </w:pPr>
            <w:bookmarkStart w:id="32" w:name="s21"/>
            <w:bookmarkEnd w:id="32"/>
            <w:r w:rsidRPr="00964338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357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207" w:type="dxa"/>
            <w:vAlign w:val="center"/>
          </w:tcPr>
          <w:p w:rsidR="00FC4076" w:rsidRPr="00964338" w:rsidRDefault="00FC4076" w:rsidP="00FC4076">
            <w:pPr>
              <w:pStyle w:val="a8"/>
            </w:pPr>
            <w:r w:rsidRPr="00964338">
              <w:t>менее 80</w:t>
            </w:r>
          </w:p>
        </w:tc>
        <w:tc>
          <w:tcPr>
            <w:tcW w:w="1474" w:type="dxa"/>
            <w:vAlign w:val="center"/>
          </w:tcPr>
          <w:p w:rsidR="00FC4076" w:rsidRPr="00964338" w:rsidRDefault="00692496" w:rsidP="00FC4076">
            <w:pPr>
              <w:pStyle w:val="a8"/>
            </w:pPr>
            <w:r>
              <w:t>-</w:t>
            </w:r>
          </w:p>
        </w:tc>
      </w:tr>
    </w:tbl>
    <w:p w:rsidR="003F0672" w:rsidRPr="00964338" w:rsidRDefault="003F0672" w:rsidP="003F0672">
      <w:pPr>
        <w:pStyle w:val="a6"/>
      </w:pPr>
      <w:r w:rsidRPr="00964338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3F0672" w:rsidRPr="00620E39" w:rsidTr="00620E3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t>Лобачева Наталья Владиславовна</w:t>
            </w:r>
          </w:p>
        </w:tc>
      </w:tr>
      <w:tr w:rsidR="003F0672" w:rsidRPr="00620E39" w:rsidTr="00620E3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3" w:name="fio_izm_users"/>
            <w:bookmarkEnd w:id="33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pPr>
        <w:spacing w:before="120"/>
        <w:rPr>
          <w:rStyle w:val="a7"/>
        </w:rPr>
      </w:pPr>
      <w:r w:rsidRPr="00964338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3F0672" w:rsidRPr="00620E39" w:rsidTr="0013264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620E39" w:rsidRDefault="00620E39" w:rsidP="00132649">
            <w:pPr>
              <w:pStyle w:val="a8"/>
            </w:pPr>
            <w:r w:rsidRPr="00620E39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672" w:rsidRPr="00620E39" w:rsidRDefault="00620E39" w:rsidP="00132649">
            <w:pPr>
              <w:pStyle w:val="a8"/>
            </w:pPr>
            <w:r w:rsidRPr="00620E39">
              <w:t>Богомолов Сергей Алексеевич</w:t>
            </w:r>
          </w:p>
        </w:tc>
      </w:tr>
      <w:tr w:rsidR="003F0672" w:rsidRPr="00620E39" w:rsidTr="0013264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4" w:name="fio_boss"/>
            <w:bookmarkEnd w:id="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5" w:name="fio_boss3"/>
            <w:bookmarkEnd w:id="35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(Ф.И.О.)</w:t>
            </w:r>
          </w:p>
        </w:tc>
      </w:tr>
    </w:tbl>
    <w:p w:rsidR="003F0672" w:rsidRPr="00964338" w:rsidRDefault="003F0672" w:rsidP="003F0672">
      <w:r w:rsidRPr="00964338">
        <w:rPr>
          <w:rStyle w:val="a7"/>
        </w:rPr>
        <w:t>11. Заключение о соответствии требованиям:</w:t>
      </w:r>
      <w:r w:rsidRPr="00964338">
        <w:rPr>
          <w:rStyle w:val="a7"/>
        </w:rPr>
        <w:br/>
      </w:r>
      <w:r w:rsidR="00A70DE5">
        <w:rPr>
          <w:bCs/>
        </w:rPr>
        <w:fldChar w:fldCharType="begin"/>
      </w:r>
      <w:r w:rsidR="00A70DE5">
        <w:rPr>
          <w:bCs/>
        </w:rPr>
        <w:instrText xml:space="preserve"> DOCVARIABLE att_zakl \* MERGEFORMAT </w:instrText>
      </w:r>
      <w:r w:rsidR="00A70DE5">
        <w:rPr>
          <w:bCs/>
        </w:rPr>
        <w:fldChar w:fldCharType="separate"/>
      </w:r>
      <w:r w:rsidR="00692496" w:rsidRPr="00692496">
        <w:rPr>
          <w:bCs/>
        </w:rPr>
        <w:t>-</w:t>
      </w:r>
      <w:r w:rsidR="00692496" w:rsidRPr="00692496">
        <w:t xml:space="preserve"> фактический уровень вредного фактора соответствует гигиеническим нормативам;</w:t>
      </w:r>
      <w:r w:rsidR="00A70DE5">
        <w:fldChar w:fldCharType="end"/>
      </w:r>
      <w:r w:rsidRPr="00964338">
        <w:br/>
        <w:t xml:space="preserve">- класс условий труда - </w:t>
      </w:r>
      <w:fldSimple w:instr=" DOCVARIABLE class \* MERGEFORMAT ">
        <w:r w:rsidR="00692496">
          <w:t>2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spacing w:before="120"/>
        <w:jc w:val="both"/>
        <w:rPr>
          <w:rStyle w:val="a7"/>
          <w:b w:val="0"/>
          <w:highlight w:val="green"/>
        </w:rPr>
      </w:pPr>
      <w:r w:rsidRPr="00964338">
        <w:rPr>
          <w:rStyle w:val="a7"/>
        </w:rPr>
        <w:t xml:space="preserve">Правило принятия решения: </w:t>
      </w:r>
      <w:r w:rsidRPr="00964338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964338">
        <w:t xml:space="preserve"> </w:t>
      </w:r>
      <w:r w:rsidRPr="00964338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r w:rsidRPr="00964338">
        <w:rPr>
          <w:rStyle w:val="a7"/>
        </w:rPr>
        <w:t>12. Дата составления протокола</w:t>
      </w:r>
      <w:r w:rsidRPr="00964338">
        <w:rPr>
          <w:b/>
          <w:color w:val="000000"/>
        </w:rPr>
        <w:t>:</w:t>
      </w:r>
      <w:r w:rsidRPr="00964338">
        <w:rPr>
          <w:color w:val="000000"/>
        </w:rPr>
        <w:t xml:space="preserve"> </w:t>
      </w:r>
      <w:fldSimple w:instr=" DOCVARIABLE fill_date \* MERGEFORMAT ">
        <w:r w:rsidR="003A3BC1">
          <w:t xml:space="preserve">26.11.2020 </w:t>
        </w:r>
      </w:fldSimple>
    </w:p>
    <w:p w:rsidR="003F0672" w:rsidRPr="00964338" w:rsidRDefault="003F0672" w:rsidP="003F0672">
      <w:pPr>
        <w:rPr>
          <w:rStyle w:val="a7"/>
        </w:rPr>
      </w:pPr>
    </w:p>
    <w:p w:rsidR="003F0672" w:rsidRPr="00964338" w:rsidRDefault="003F0672" w:rsidP="003F0672">
      <w:pPr>
        <w:rPr>
          <w:rStyle w:val="a7"/>
        </w:rPr>
      </w:pPr>
      <w:r w:rsidRPr="00964338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F0672" w:rsidRPr="00620E39" w:rsidTr="00620E39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lastRenderedPageBreak/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F0672" w:rsidRPr="00620E39" w:rsidRDefault="003F0672" w:rsidP="0013264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F0672" w:rsidRPr="00620E39" w:rsidRDefault="00620E39" w:rsidP="00132649">
            <w:pPr>
              <w:pStyle w:val="a8"/>
            </w:pPr>
            <w:r w:rsidRPr="00620E39">
              <w:t>Пугачева Елена Александровна</w:t>
            </w:r>
          </w:p>
        </w:tc>
      </w:tr>
      <w:tr w:rsidR="003F0672" w:rsidRPr="00620E39" w:rsidTr="00620E39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3F0672" w:rsidRPr="00620E39" w:rsidRDefault="003F0672" w:rsidP="00132649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3F0672" w:rsidRPr="00620E39" w:rsidRDefault="00620E39" w:rsidP="00132649">
            <w:pPr>
              <w:pStyle w:val="a8"/>
              <w:rPr>
                <w:b/>
                <w:vertAlign w:val="superscript"/>
              </w:rPr>
            </w:pPr>
            <w:r w:rsidRPr="00620E39">
              <w:rPr>
                <w:vertAlign w:val="superscript"/>
              </w:rPr>
              <w:t>(Ф.И.О.)</w:t>
            </w:r>
          </w:p>
        </w:tc>
      </w:tr>
    </w:tbl>
    <w:p w:rsidR="007D1852" w:rsidRPr="00964338" w:rsidRDefault="007D1852" w:rsidP="00F31233">
      <w:pPr>
        <w:spacing w:before="120"/>
      </w:pPr>
    </w:p>
    <w:sectPr w:rsidR="007D1852" w:rsidRPr="00964338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496" w:rsidRDefault="00692496" w:rsidP="0076042D">
      <w:pPr>
        <w:pStyle w:val="a9"/>
      </w:pPr>
      <w:r>
        <w:separator/>
      </w:r>
    </w:p>
  </w:endnote>
  <w:endnote w:type="continuationSeparator" w:id="0">
    <w:p w:rsidR="00692496" w:rsidRDefault="00692496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E5" w:rsidRDefault="00A70DE5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EE2799" w:rsidTr="00773C41">
      <w:tc>
        <w:tcPr>
          <w:tcW w:w="4821" w:type="dxa"/>
          <w:shd w:val="clear" w:color="auto" w:fill="auto"/>
        </w:tcPr>
        <w:p w:rsidR="00EE2799" w:rsidRPr="00FB6700" w:rsidRDefault="0019024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13А- Н - 2327/2020/СОУТ</w:t>
          </w:r>
        </w:p>
      </w:tc>
      <w:tc>
        <w:tcPr>
          <w:tcW w:w="784" w:type="dxa"/>
          <w:shd w:val="clear" w:color="auto" w:fill="auto"/>
        </w:tcPr>
        <w:p w:rsidR="00EE2799" w:rsidRPr="00FB6700" w:rsidRDefault="00EE2799" w:rsidP="00FB6700">
          <w:pPr>
            <w:jc w:val="center"/>
            <w:rPr>
              <w:sz w:val="20"/>
              <w:szCs w:val="20"/>
            </w:rPr>
          </w:pPr>
          <w:bookmarkStart w:id="38" w:name="kolontitul2"/>
          <w:bookmarkEnd w:id="38"/>
        </w:p>
      </w:tc>
      <w:tc>
        <w:tcPr>
          <w:tcW w:w="4815" w:type="dxa"/>
          <w:shd w:val="clear" w:color="auto" w:fill="auto"/>
        </w:tcPr>
        <w:p w:rsidR="00EE2799" w:rsidRPr="00FB6700" w:rsidRDefault="00EE2799" w:rsidP="00FB670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B6700">
            <w:rPr>
              <w:rStyle w:val="ad"/>
              <w:sz w:val="20"/>
              <w:szCs w:val="20"/>
            </w:rPr>
            <w:t xml:space="preserve">Стр.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PAGE 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3A3BC1">
            <w:rPr>
              <w:rStyle w:val="ad"/>
              <w:noProof/>
              <w:sz w:val="20"/>
              <w:szCs w:val="20"/>
            </w:rPr>
            <w:t>2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из </w:t>
          </w:r>
          <w:r w:rsidRPr="00FB6700">
            <w:rPr>
              <w:rStyle w:val="ad"/>
              <w:sz w:val="20"/>
              <w:szCs w:val="20"/>
            </w:rPr>
            <w:fldChar w:fldCharType="begin"/>
          </w:r>
          <w:r w:rsidRPr="00FB6700">
            <w:rPr>
              <w:rStyle w:val="ad"/>
              <w:sz w:val="20"/>
              <w:szCs w:val="20"/>
            </w:rPr>
            <w:instrText xml:space="preserve"> </w:instrText>
          </w:r>
          <w:r w:rsidRPr="00FB6700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B6700">
            <w:rPr>
              <w:rStyle w:val="ad"/>
              <w:sz w:val="20"/>
              <w:szCs w:val="20"/>
            </w:rPr>
            <w:instrText xml:space="preserve">PAGES   \* MERGEFORMAT </w:instrText>
          </w:r>
          <w:r w:rsidRPr="00FB6700">
            <w:rPr>
              <w:rStyle w:val="ad"/>
              <w:sz w:val="20"/>
              <w:szCs w:val="20"/>
            </w:rPr>
            <w:fldChar w:fldCharType="separate"/>
          </w:r>
          <w:r w:rsidR="003A3BC1" w:rsidRPr="003A3BC1">
            <w:rPr>
              <w:rStyle w:val="ad"/>
              <w:noProof/>
              <w:sz w:val="20"/>
            </w:rPr>
            <w:t>3</w:t>
          </w:r>
          <w:r w:rsidRPr="00FB6700">
            <w:rPr>
              <w:rStyle w:val="ad"/>
              <w:sz w:val="20"/>
              <w:szCs w:val="20"/>
            </w:rPr>
            <w:fldChar w:fldCharType="end"/>
          </w:r>
          <w:r w:rsidRPr="00FB670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773C41">
    <w:pPr>
      <w:pStyle w:val="ac"/>
    </w:pPr>
    <w:r>
      <w:rPr>
        <w:sz w:val="16"/>
        <w:szCs w:val="16"/>
      </w:rPr>
      <w:t>Протокол измерений не может быть частично или полностью воспроизведен без письменного разрешения испытательной лаборатории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E5" w:rsidRDefault="00A70DE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496" w:rsidRDefault="00692496" w:rsidP="0076042D">
      <w:pPr>
        <w:pStyle w:val="a9"/>
      </w:pPr>
      <w:r>
        <w:separator/>
      </w:r>
    </w:p>
  </w:footnote>
  <w:footnote w:type="continuationSeparator" w:id="0">
    <w:p w:rsidR="00692496" w:rsidRDefault="00692496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E5" w:rsidRDefault="00A70DE5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E5" w:rsidRDefault="00A70DE5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E5" w:rsidRDefault="00A70DE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"/>
    <w:docVar w:name="anal_rms" w:val="13;  13А, 14А (13А), 15А (13А), 16А (13А), 17А (13А), 18А (13А), 19А (13А), 20А (13А), 21А (13А), 22А (13А), 23А (13А), 24А (13А), 25А (13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Педагоги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3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Напряженность"/>
    <w:docVar w:name="fac_name2" w:val="Напряженность"/>
    <w:docVar w:name="facid" w:val="14"/>
    <w:docVar w:name="fact_adr" w:val="   "/>
    <w:docVar w:name="fill_date" w:val="26.11.2020"/>
    <w:docVar w:name="footer_num" w:val="Протокол № 13А- Н - 2327/2020/СОУТ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13А- Н - 2327/2020/СОУТ"/>
    <w:docVar w:name="num_form" w:val="2"/>
    <w:docVar w:name="oborud" w:val=" Не применяется "/>
    <w:docVar w:name="operac" w:val=" Работа с детьми, оформление документов "/>
    <w:docVar w:name="org_code" w:val=" "/>
    <w:docVar w:name="org_id" w:val="1"/>
    <w:docVar w:name="org_member_fio" w:val=" "/>
    <w:docVar w:name="org_member_state" w:val=" "/>
    <w:docVar w:name="pers_guids" w:val="507BA3E80F584F6BAA13FCE38DDBAB8F@114-413-554 14"/>
    <w:docVar w:name="pers_snils" w:val="507BA3E80F584F6BAA13FCE38DDBAB8F@114-413-554 14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EEA8301BD9A0455CBF32CF05F02E933A"/>
    <w:docVar w:name="rm_id" w:val="13"/>
    <w:docVar w:name="rm_name" w:val=" Учитель "/>
    <w:docVar w:name="rm_number" w:val=" 13А"/>
    <w:docVar w:name="si_guids" w:val="A76FC840295348FD8D6CFFA69ED7343C@0230@26.10.2020@25.10.2021"/>
    <w:docVar w:name="si_guids_os" w:val="740106B077E44AE989BABD2DD1AAB250@143315@04.06.2019@03.06.2021"/>
    <w:docVar w:name="sign_date" w:val="26.11.2020"/>
    <w:docVar w:name="struct_info" w:val="    "/>
    <w:docVar w:name="template" w:val="napr_prg_sout.dot"/>
    <w:docVar w:name="test_date" w:val="   "/>
    <w:docVar w:name="timesmena" w:val="432"/>
    <w:docVar w:name="tools" w:val=" Не используются "/>
    <w:docVar w:name="version" w:val="51"/>
  </w:docVars>
  <w:rsids>
    <w:rsidRoot w:val="00692496"/>
    <w:rsid w:val="00025683"/>
    <w:rsid w:val="00046815"/>
    <w:rsid w:val="0005566C"/>
    <w:rsid w:val="000D1F5B"/>
    <w:rsid w:val="00110025"/>
    <w:rsid w:val="00132649"/>
    <w:rsid w:val="001429B1"/>
    <w:rsid w:val="001607C8"/>
    <w:rsid w:val="00190245"/>
    <w:rsid w:val="001F4D8D"/>
    <w:rsid w:val="00234932"/>
    <w:rsid w:val="00234ED4"/>
    <w:rsid w:val="002E55C6"/>
    <w:rsid w:val="00305B2F"/>
    <w:rsid w:val="00367816"/>
    <w:rsid w:val="003876C3"/>
    <w:rsid w:val="003A3BC1"/>
    <w:rsid w:val="003C24DB"/>
    <w:rsid w:val="003F0672"/>
    <w:rsid w:val="0040104A"/>
    <w:rsid w:val="00402CAC"/>
    <w:rsid w:val="00426B3D"/>
    <w:rsid w:val="00444410"/>
    <w:rsid w:val="004A47AD"/>
    <w:rsid w:val="004C4DB2"/>
    <w:rsid w:val="004C6E55"/>
    <w:rsid w:val="004E6766"/>
    <w:rsid w:val="004F1F97"/>
    <w:rsid w:val="00530C53"/>
    <w:rsid w:val="00563E94"/>
    <w:rsid w:val="00576095"/>
    <w:rsid w:val="005859B9"/>
    <w:rsid w:val="005A3A36"/>
    <w:rsid w:val="005B466C"/>
    <w:rsid w:val="005B7FE8"/>
    <w:rsid w:val="005C0A9A"/>
    <w:rsid w:val="005E3323"/>
    <w:rsid w:val="00620E39"/>
    <w:rsid w:val="00674E86"/>
    <w:rsid w:val="00692496"/>
    <w:rsid w:val="0069682B"/>
    <w:rsid w:val="006C28B3"/>
    <w:rsid w:val="007049EB"/>
    <w:rsid w:val="00710271"/>
    <w:rsid w:val="00717C9F"/>
    <w:rsid w:val="00722257"/>
    <w:rsid w:val="00745D40"/>
    <w:rsid w:val="0076042D"/>
    <w:rsid w:val="00773C41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4338"/>
    <w:rsid w:val="00967790"/>
    <w:rsid w:val="00A12349"/>
    <w:rsid w:val="00A70DE5"/>
    <w:rsid w:val="00A91908"/>
    <w:rsid w:val="00AA4551"/>
    <w:rsid w:val="00AA46ED"/>
    <w:rsid w:val="00AA4DCC"/>
    <w:rsid w:val="00AD14A4"/>
    <w:rsid w:val="00AD7C32"/>
    <w:rsid w:val="00AF796F"/>
    <w:rsid w:val="00B53EFE"/>
    <w:rsid w:val="00BA5029"/>
    <w:rsid w:val="00BB56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B72AD"/>
    <w:rsid w:val="00EC1DDA"/>
    <w:rsid w:val="00EC37A1"/>
    <w:rsid w:val="00EE2799"/>
    <w:rsid w:val="00EF1806"/>
    <w:rsid w:val="00EF3DC4"/>
    <w:rsid w:val="00F17946"/>
    <w:rsid w:val="00F31233"/>
    <w:rsid w:val="00F35EF0"/>
    <w:rsid w:val="00F611B9"/>
    <w:rsid w:val="00F74CCB"/>
    <w:rsid w:val="00F76072"/>
    <w:rsid w:val="00FB001B"/>
    <w:rsid w:val="00FB6700"/>
    <w:rsid w:val="00FC4076"/>
    <w:rsid w:val="00FC7556"/>
    <w:rsid w:val="00FD2BA8"/>
    <w:rsid w:val="00FE0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8835D78-60A4-4F15-A02A-DDEE072EA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</Template>
  <TotalTime>1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2020-11-20T08:06:00Z</dcterms:created>
  <dcterms:modified xsi:type="dcterms:W3CDTF">2020-11-26T13:41:00Z</dcterms:modified>
</cp:coreProperties>
</file>